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412" w:rsidRDefault="00F47412" w:rsidP="00E20CB2">
      <w:pPr>
        <w:pStyle w:val="Heading1"/>
        <w:rPr>
          <w:b/>
          <w:lang w:val="ru-RU"/>
        </w:rPr>
      </w:pPr>
    </w:p>
    <w:p w:rsidR="00F47412" w:rsidRPr="00B521BF" w:rsidRDefault="00F47412" w:rsidP="00B521BF">
      <w:pPr>
        <w:rPr>
          <w:lang w:val="ru-RU"/>
        </w:rPr>
      </w:pPr>
    </w:p>
    <w:p w:rsidR="00F47412" w:rsidRPr="00332AC9" w:rsidRDefault="00F47412" w:rsidP="00E20CB2">
      <w:pPr>
        <w:rPr>
          <w:lang w:val="ru-RU"/>
        </w:rPr>
      </w:pPr>
    </w:p>
    <w:p w:rsidR="00F47412" w:rsidRDefault="00F47412" w:rsidP="00E20CB2">
      <w:pPr>
        <w:framePr w:hSpace="141" w:wrap="around" w:vAnchor="text" w:hAnchor="page" w:x="6016" w:y="1"/>
        <w:rPr>
          <w:noProof/>
        </w:rPr>
      </w:pPr>
      <w:r w:rsidRPr="00C70A5B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F47412" w:rsidRDefault="00F47412" w:rsidP="00E20CB2">
      <w:pPr>
        <w:jc w:val="center"/>
        <w:rPr>
          <w:rFonts w:cs="Tahoma"/>
          <w:b/>
          <w:sz w:val="28"/>
          <w:szCs w:val="28"/>
        </w:rPr>
      </w:pPr>
    </w:p>
    <w:p w:rsidR="00F47412" w:rsidRDefault="00F47412" w:rsidP="00E20CB2">
      <w:pPr>
        <w:jc w:val="center"/>
        <w:rPr>
          <w:rFonts w:cs="Tahoma"/>
          <w:b/>
          <w:sz w:val="28"/>
          <w:szCs w:val="28"/>
        </w:rPr>
      </w:pPr>
    </w:p>
    <w:p w:rsidR="00F47412" w:rsidRDefault="00F47412" w:rsidP="00E20CB2">
      <w:pPr>
        <w:jc w:val="center"/>
        <w:rPr>
          <w:rFonts w:cs="Tahoma"/>
          <w:b/>
          <w:sz w:val="28"/>
          <w:szCs w:val="28"/>
        </w:rPr>
      </w:pPr>
    </w:p>
    <w:p w:rsidR="00F47412" w:rsidRDefault="00F47412" w:rsidP="00E20CB2">
      <w:pPr>
        <w:jc w:val="center"/>
        <w:rPr>
          <w:rFonts w:cs="Tahoma"/>
          <w:b/>
          <w:sz w:val="28"/>
          <w:szCs w:val="28"/>
        </w:rPr>
      </w:pPr>
    </w:p>
    <w:p w:rsidR="00F47412" w:rsidRDefault="00F47412" w:rsidP="00E20CB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F47412" w:rsidRDefault="00F47412" w:rsidP="00E20CB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F47412" w:rsidRDefault="00F47412" w:rsidP="00E20CB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F47412" w:rsidRDefault="00F47412" w:rsidP="00E20CB2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F47412" w:rsidRDefault="00F47412" w:rsidP="00E20CB2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F47412" w:rsidRPr="0039378D" w:rsidRDefault="00F47412" w:rsidP="00E20CB2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F47412" w:rsidRDefault="00F47412" w:rsidP="00E20CB2"/>
    <w:p w:rsidR="00F47412" w:rsidRPr="0039378D" w:rsidRDefault="00F47412" w:rsidP="00E20CB2">
      <w:pPr>
        <w:rPr>
          <w:sz w:val="28"/>
          <w:szCs w:val="28"/>
        </w:rPr>
      </w:pPr>
      <w:r w:rsidRPr="00224840">
        <w:rPr>
          <w:sz w:val="28"/>
          <w:szCs w:val="28"/>
        </w:rPr>
        <w:t>01 липня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 w:rsidRPr="00224840">
        <w:rPr>
          <w:sz w:val="28"/>
          <w:szCs w:val="28"/>
        </w:rPr>
        <w:t xml:space="preserve"> 177</w:t>
      </w:r>
      <w:r w:rsidRPr="0039378D">
        <w:rPr>
          <w:sz w:val="28"/>
          <w:szCs w:val="28"/>
        </w:rPr>
        <w:t xml:space="preserve">-к </w:t>
      </w:r>
    </w:p>
    <w:p w:rsidR="00F47412" w:rsidRPr="0039378D" w:rsidRDefault="00F47412" w:rsidP="00E20CB2">
      <w:pPr>
        <w:rPr>
          <w:b/>
        </w:rPr>
      </w:pPr>
    </w:p>
    <w:p w:rsidR="00F47412" w:rsidRPr="005B6AF9" w:rsidRDefault="00F47412" w:rsidP="00E20CB2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щорічноїосновної відпустки Лабунець Л.Я.</w:t>
      </w:r>
    </w:p>
    <w:p w:rsidR="00F47412" w:rsidRDefault="00F47412" w:rsidP="00E20CB2">
      <w:pPr>
        <w:jc w:val="center"/>
        <w:rPr>
          <w:sz w:val="28"/>
        </w:rPr>
      </w:pPr>
    </w:p>
    <w:p w:rsidR="00F47412" w:rsidRPr="001B36F7" w:rsidRDefault="00F47412" w:rsidP="00224840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заявуЛабунець Л.Я.</w:t>
      </w:r>
      <w:r w:rsidRPr="001B36F7">
        <w:rPr>
          <w:sz w:val="28"/>
          <w:szCs w:val="28"/>
        </w:rPr>
        <w:t>:</w:t>
      </w:r>
    </w:p>
    <w:p w:rsidR="00F47412" w:rsidRDefault="00F47412" w:rsidP="00224840">
      <w:pPr>
        <w:pStyle w:val="BodyTextIndent2"/>
        <w:ind w:firstLine="708"/>
        <w:jc w:val="both"/>
      </w:pPr>
      <w:r w:rsidRPr="001B36F7">
        <w:t xml:space="preserve">1. </w:t>
      </w:r>
      <w:r>
        <w:t xml:space="preserve">Надати   Лабунець Ларисі Яківні,  начальнику відділу бухгалтерського обліку, звітності та фінансово-господарського забезпечення міської ради,  щорічну основну відпустку тривалістю </w:t>
      </w:r>
      <w:r w:rsidRPr="00C33D91">
        <w:rPr>
          <w:highlight w:val="black"/>
        </w:rPr>
        <w:t>30 календарних днівз 12 липня  2021 року по 10 серпня 2021 року включно,  за період роботи з 24 листопада 2020 року по 23 листопада 2021 року.</w:t>
      </w:r>
      <w:r>
        <w:t xml:space="preserve"> </w:t>
      </w:r>
    </w:p>
    <w:p w:rsidR="00F47412" w:rsidRDefault="00F47412" w:rsidP="00224840">
      <w:pPr>
        <w:pStyle w:val="BodyTextIndent"/>
        <w:spacing w:line="360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Лабунець Ларисі Яківні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F47412" w:rsidRPr="00224840" w:rsidRDefault="00F47412" w:rsidP="00224840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24840">
        <w:rPr>
          <w:sz w:val="28"/>
          <w:szCs w:val="28"/>
        </w:rPr>
        <w:t>.</w:t>
      </w:r>
      <w:r>
        <w:rPr>
          <w:sz w:val="28"/>
          <w:szCs w:val="28"/>
        </w:rPr>
        <w:t>На період відпустки  Лабунець Л.Я. п</w:t>
      </w:r>
      <w:r w:rsidRPr="00224840">
        <w:rPr>
          <w:sz w:val="28"/>
          <w:szCs w:val="28"/>
        </w:rPr>
        <w:t xml:space="preserve">окласти обов’язки  головного бухгалтера </w:t>
      </w:r>
      <w:r>
        <w:rPr>
          <w:sz w:val="28"/>
          <w:szCs w:val="28"/>
        </w:rPr>
        <w:t xml:space="preserve"> відділу бухгалтерського обліку, звітності та фінансово-господарського забезпечення міської ради </w:t>
      </w:r>
      <w:r w:rsidRPr="00224840">
        <w:rPr>
          <w:sz w:val="28"/>
          <w:szCs w:val="28"/>
        </w:rPr>
        <w:t xml:space="preserve"> з правом другого підпису на головного спеціаліста </w:t>
      </w:r>
      <w:r>
        <w:rPr>
          <w:sz w:val="28"/>
          <w:szCs w:val="28"/>
        </w:rPr>
        <w:t xml:space="preserve"> відділубухгалтерського обліку, звітності та фінансово-господарського забезпечення міської ради </w:t>
      </w:r>
      <w:r w:rsidRPr="00224840">
        <w:rPr>
          <w:sz w:val="28"/>
          <w:szCs w:val="28"/>
        </w:rPr>
        <w:t xml:space="preserve">Бузіян Наталію Віталіївну з </w:t>
      </w:r>
      <w:r>
        <w:rPr>
          <w:sz w:val="28"/>
          <w:szCs w:val="28"/>
        </w:rPr>
        <w:t>12 липня</w:t>
      </w:r>
      <w:r w:rsidRPr="00224840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224840">
        <w:rPr>
          <w:sz w:val="28"/>
          <w:szCs w:val="28"/>
        </w:rPr>
        <w:t xml:space="preserve"> року.</w:t>
      </w:r>
    </w:p>
    <w:p w:rsidR="00F47412" w:rsidRPr="005B6AF9" w:rsidRDefault="00F47412" w:rsidP="00224840">
      <w:pPr>
        <w:pStyle w:val="BodyText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F47412" w:rsidRDefault="00F47412" w:rsidP="00224840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</w:t>
      </w:r>
    </w:p>
    <w:p w:rsidR="00F47412" w:rsidRPr="0039378D" w:rsidRDefault="00F47412" w:rsidP="00224840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Лабунець Л.Я. від 30 червня 2021 року.</w:t>
      </w:r>
    </w:p>
    <w:p w:rsidR="00F47412" w:rsidRPr="0039378D" w:rsidRDefault="00F47412" w:rsidP="00E20CB2">
      <w:pPr>
        <w:pStyle w:val="Heading2"/>
      </w:pPr>
    </w:p>
    <w:p w:rsidR="00F47412" w:rsidRPr="000917CC" w:rsidRDefault="00F47412" w:rsidP="00E20CB2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F47412" w:rsidRDefault="00F47412" w:rsidP="00E20CB2">
      <w:pPr>
        <w:pStyle w:val="Heading2"/>
      </w:pPr>
    </w:p>
    <w:p w:rsidR="00F47412" w:rsidRDefault="00F47412" w:rsidP="00E20CB2">
      <w:pPr>
        <w:pStyle w:val="Heading2"/>
      </w:pPr>
    </w:p>
    <w:p w:rsidR="00F47412" w:rsidRDefault="00F47412" w:rsidP="00E20CB2">
      <w:pPr>
        <w:pStyle w:val="Heading2"/>
      </w:pPr>
      <w:r>
        <w:t>З розпорядженням ознайомлена</w:t>
      </w:r>
      <w:r>
        <w:tab/>
      </w:r>
      <w:r>
        <w:tab/>
      </w:r>
      <w:bookmarkStart w:id="0" w:name="_GoBack"/>
      <w:bookmarkEnd w:id="0"/>
      <w:r>
        <w:t xml:space="preserve"> Л.Лабунець</w:t>
      </w:r>
    </w:p>
    <w:p w:rsidR="00F47412" w:rsidRPr="002D6B80" w:rsidRDefault="00F47412" w:rsidP="00E20CB2">
      <w:pPr>
        <w:rPr>
          <w:u w:val="single"/>
        </w:rPr>
      </w:pPr>
    </w:p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Default="00F47412" w:rsidP="00E20CB2"/>
    <w:p w:rsidR="00F47412" w:rsidRPr="00E96A52" w:rsidRDefault="00F47412" w:rsidP="00E20CB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47412" w:rsidRPr="00E96A52" w:rsidRDefault="00F47412" w:rsidP="00E20CB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01 липня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177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F47412" w:rsidRDefault="00F47412" w:rsidP="00E20CB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7412" w:rsidRPr="000A696E" w:rsidRDefault="00F47412" w:rsidP="00E20CB2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Лабунець Л.Я.</w:t>
      </w:r>
    </w:p>
    <w:p w:rsidR="00F47412" w:rsidRPr="00A84420" w:rsidRDefault="00F47412" w:rsidP="00E20CB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7412" w:rsidRPr="00CF77D5" w:rsidRDefault="00F47412" w:rsidP="00E20CB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F47412" w:rsidRPr="00E05F39" w:rsidRDefault="00F47412" w:rsidP="00E20CB2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F47412" w:rsidRPr="00E05F39" w:rsidRDefault="00F47412" w:rsidP="00E20CB2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F47412" w:rsidRPr="00E05F39" w:rsidRDefault="00F47412" w:rsidP="00E20CB2">
      <w:pPr>
        <w:rPr>
          <w:b/>
          <w:sz w:val="28"/>
          <w:szCs w:val="28"/>
        </w:rPr>
      </w:pPr>
    </w:p>
    <w:p w:rsidR="00F47412" w:rsidRDefault="00F47412" w:rsidP="00E20CB2">
      <w:pPr>
        <w:rPr>
          <w:sz w:val="28"/>
          <w:szCs w:val="28"/>
        </w:rPr>
      </w:pPr>
    </w:p>
    <w:p w:rsidR="00F47412" w:rsidRPr="00E05F39" w:rsidRDefault="00F47412" w:rsidP="00E20CB2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F47412" w:rsidRPr="00E05F39" w:rsidRDefault="00F47412" w:rsidP="00E20CB2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F47412" w:rsidRPr="00E05F39" w:rsidRDefault="00F47412" w:rsidP="00E20CB2">
      <w:pPr>
        <w:rPr>
          <w:sz w:val="28"/>
          <w:szCs w:val="28"/>
        </w:rPr>
      </w:pPr>
    </w:p>
    <w:p w:rsidR="00F47412" w:rsidRDefault="00F47412" w:rsidP="00E20CB2">
      <w:pPr>
        <w:rPr>
          <w:sz w:val="28"/>
          <w:szCs w:val="28"/>
        </w:rPr>
      </w:pPr>
    </w:p>
    <w:p w:rsidR="00F47412" w:rsidRDefault="00F47412" w:rsidP="00E20CB2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F47412" w:rsidRPr="00E05F39" w:rsidRDefault="00F47412" w:rsidP="00E20CB2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F47412" w:rsidRPr="00E05F39" w:rsidRDefault="00F47412" w:rsidP="00E20CB2">
      <w:pPr>
        <w:rPr>
          <w:sz w:val="28"/>
          <w:szCs w:val="28"/>
        </w:rPr>
      </w:pPr>
    </w:p>
    <w:p w:rsidR="00F47412" w:rsidRDefault="00F47412" w:rsidP="00E20CB2"/>
    <w:p w:rsidR="00F47412" w:rsidRDefault="00F47412" w:rsidP="00E20CB2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F47412" w:rsidRDefault="00F47412" w:rsidP="00E20CB2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F47412" w:rsidRDefault="00F47412" w:rsidP="00E20CB2"/>
    <w:p w:rsidR="00F47412" w:rsidRDefault="00F47412" w:rsidP="00E20CB2"/>
    <w:p w:rsidR="00F47412" w:rsidRPr="00BD73DB" w:rsidRDefault="00F47412" w:rsidP="00E20CB2">
      <w:pPr>
        <w:rPr>
          <w:lang w:val="ru-RU"/>
        </w:rPr>
      </w:pPr>
    </w:p>
    <w:p w:rsidR="00F47412" w:rsidRDefault="00F47412" w:rsidP="00E20CB2"/>
    <w:p w:rsidR="00F47412" w:rsidRDefault="00F47412" w:rsidP="00E20CB2"/>
    <w:p w:rsidR="00F47412" w:rsidRPr="006D7188" w:rsidRDefault="00F47412" w:rsidP="00E20CB2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F47412" w:rsidRDefault="00F47412" w:rsidP="00E20CB2"/>
    <w:p w:rsidR="00F47412" w:rsidRDefault="00F47412"/>
    <w:sectPr w:rsidR="00F47412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CB2"/>
    <w:rsid w:val="000917CC"/>
    <w:rsid w:val="000A696E"/>
    <w:rsid w:val="0012397B"/>
    <w:rsid w:val="0018367D"/>
    <w:rsid w:val="001B36F7"/>
    <w:rsid w:val="00211ADF"/>
    <w:rsid w:val="00224840"/>
    <w:rsid w:val="002D6B80"/>
    <w:rsid w:val="003010A8"/>
    <w:rsid w:val="00332AC9"/>
    <w:rsid w:val="003338CA"/>
    <w:rsid w:val="00357583"/>
    <w:rsid w:val="0039378D"/>
    <w:rsid w:val="005B6AF9"/>
    <w:rsid w:val="005E4AE2"/>
    <w:rsid w:val="006D7188"/>
    <w:rsid w:val="007735AB"/>
    <w:rsid w:val="007C7195"/>
    <w:rsid w:val="009265E5"/>
    <w:rsid w:val="009618B2"/>
    <w:rsid w:val="00A84420"/>
    <w:rsid w:val="00B521BF"/>
    <w:rsid w:val="00BD73DB"/>
    <w:rsid w:val="00BE072F"/>
    <w:rsid w:val="00C33D91"/>
    <w:rsid w:val="00C37068"/>
    <w:rsid w:val="00C70A5B"/>
    <w:rsid w:val="00CF77D5"/>
    <w:rsid w:val="00E05F39"/>
    <w:rsid w:val="00E20CB2"/>
    <w:rsid w:val="00E45632"/>
    <w:rsid w:val="00E96A52"/>
    <w:rsid w:val="00F47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CB2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0CB2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20CB2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0CB2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20CB2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E20CB2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20CB2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20C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20CB2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E20CB2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E20CB2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E20C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20CB2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20C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0CB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3</Pages>
  <Words>378</Words>
  <Characters>2158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2021-07-09T12:38:00Z</cp:lastPrinted>
  <dcterms:created xsi:type="dcterms:W3CDTF">2021-07-01T05:25:00Z</dcterms:created>
  <dcterms:modified xsi:type="dcterms:W3CDTF">2022-01-11T12:34:00Z</dcterms:modified>
</cp:coreProperties>
</file>